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9EB99" w14:textId="53C5F577" w:rsidR="00E133C5" w:rsidRPr="00725B37" w:rsidRDefault="00725B37" w:rsidP="00E507C0">
      <w:pPr>
        <w:tabs>
          <w:tab w:val="right" w:pos="1026"/>
          <w:tab w:val="left" w:pos="1440"/>
        </w:tabs>
        <w:rPr>
          <w:color w:val="FF0000"/>
          <w:szCs w:val="24"/>
          <w:lang w:val="en-GB"/>
        </w:rPr>
      </w:pPr>
      <w:r w:rsidRPr="00725B37">
        <w:rPr>
          <w:noProof/>
          <w:sz w:val="18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32477" wp14:editId="0931BA55">
                <wp:simplePos x="0" y="0"/>
                <wp:positionH relativeFrom="column">
                  <wp:posOffset>4524375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889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D12E5" w14:textId="77777777" w:rsidR="00E133C5" w:rsidRPr="00725B37" w:rsidRDefault="008D4180" w:rsidP="00E133C5">
                            <w:pPr>
                              <w:jc w:val="center"/>
                            </w:pPr>
                          </w:p>
                          <w:p w14:paraId="1F5AD5B4" w14:textId="77777777" w:rsidR="00E133C5" w:rsidRPr="00725B37" w:rsidRDefault="008D4180" w:rsidP="00E133C5">
                            <w:pPr>
                              <w:jc w:val="center"/>
                            </w:pPr>
                          </w:p>
                          <w:p w14:paraId="7AC50D30" w14:textId="77777777" w:rsidR="00E133C5" w:rsidRPr="00725B37" w:rsidRDefault="00725B37" w:rsidP="00E133C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725B37">
                              <w:rPr>
                                <w:color w:val="FF0000"/>
                              </w:rPr>
                              <w:t>Insert</w:t>
                            </w:r>
                            <w:proofErr w:type="spellEnd"/>
                            <w:r w:rsidRPr="00725B37">
                              <w:rPr>
                                <w:color w:val="FF0000"/>
                              </w:rPr>
                              <w:t xml:space="preserve">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C3247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5DCD12E5" w14:textId="77777777" w:rsidR="00E133C5" w:rsidRPr="00725B37" w:rsidRDefault="00725B37" w:rsidP="00E133C5">
                      <w:pPr>
                        <w:jc w:val="center"/>
                      </w:pPr>
                    </w:p>
                    <w:p w14:paraId="1F5AD5B4" w14:textId="77777777" w:rsidR="00E133C5" w:rsidRPr="00725B37" w:rsidRDefault="00725B37" w:rsidP="00E133C5">
                      <w:pPr>
                        <w:jc w:val="center"/>
                      </w:pPr>
                    </w:p>
                    <w:p w14:paraId="7AC50D30" w14:textId="77777777" w:rsidR="00E133C5" w:rsidRPr="00725B37" w:rsidRDefault="00725B37" w:rsidP="00E133C5">
                      <w:pPr>
                        <w:jc w:val="center"/>
                        <w:rPr>
                          <w:color w:val="FF0000"/>
                        </w:rPr>
                      </w:pPr>
                      <w:proofErr w:type="spellStart"/>
                      <w:r w:rsidRPr="00725B37">
                        <w:rPr>
                          <w:color w:val="FF0000"/>
                        </w:rPr>
                        <w:t>Insert</w:t>
                      </w:r>
                      <w:proofErr w:type="spellEnd"/>
                      <w:r w:rsidRPr="00725B37">
                        <w:rPr>
                          <w:color w:val="FF0000"/>
                        </w:rPr>
                        <w:t xml:space="preserve">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725B37">
        <w:rPr>
          <w:rFonts w:ascii="Calibri" w:hAnsi="Calibri"/>
          <w:szCs w:val="24"/>
          <w:lang w:val="en-GB"/>
        </w:rPr>
        <w:t>Su ref.:</w:t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725B37">
        <w:rPr>
          <w:rFonts w:ascii="Calibri" w:hAnsi="Calibri"/>
          <w:color w:val="FF0000"/>
          <w:szCs w:val="24"/>
          <w:highlight w:val="yellow"/>
          <w:lang w:val="en-GB"/>
        </w:rPr>
        <w:instrText xml:space="preserve"> MERGEFIELD Number </w:instrText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Cs w:val="24"/>
          <w:highlight w:val="yellow"/>
          <w:lang w:val="en-GB"/>
        </w:rPr>
        <w:t>«Number»</w:t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2D900DC5" w14:textId="77777777" w:rsidR="00E133C5" w:rsidRPr="00725B37" w:rsidRDefault="00725B37" w:rsidP="00E133C5">
      <w:pPr>
        <w:rPr>
          <w:rFonts w:ascii="Calibri" w:hAnsi="Calibri"/>
          <w:szCs w:val="24"/>
          <w:lang w:val="en-GB"/>
        </w:rPr>
      </w:pPr>
      <w:proofErr w:type="spellStart"/>
      <w:r w:rsidRPr="00725B37">
        <w:rPr>
          <w:rFonts w:ascii="Calibri" w:hAnsi="Calibri"/>
          <w:szCs w:val="24"/>
          <w:lang w:val="en-GB"/>
        </w:rPr>
        <w:t>Mi</w:t>
      </w:r>
      <w:proofErr w:type="spellEnd"/>
      <w:r w:rsidRPr="00725B37">
        <w:rPr>
          <w:rFonts w:ascii="Calibri" w:hAnsi="Calibri"/>
          <w:szCs w:val="24"/>
          <w:lang w:val="en-GB"/>
        </w:rPr>
        <w:t xml:space="preserve"> ref.:</w:t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725B37">
        <w:rPr>
          <w:rFonts w:ascii="Calibri" w:hAnsi="Calibri"/>
          <w:color w:val="FF0000"/>
          <w:szCs w:val="24"/>
          <w:highlight w:val="yellow"/>
          <w:lang w:val="en-GB"/>
        </w:rPr>
        <w:instrText xml:space="preserve"> MERGEFIELD Number </w:instrText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Cs w:val="24"/>
          <w:highlight w:val="yellow"/>
          <w:lang w:val="en-GB"/>
        </w:rPr>
        <w:t>«Number»</w:t>
      </w:r>
      <w:r w:rsidRPr="00725B37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0A6D1975" w14:textId="77777777" w:rsidR="00E133C5" w:rsidRPr="00725B37" w:rsidRDefault="00725B37" w:rsidP="00E133C5">
      <w:pPr>
        <w:spacing w:before="120" w:after="120"/>
        <w:rPr>
          <w:rFonts w:ascii="Calibri" w:hAnsi="Calibri"/>
          <w:szCs w:val="24"/>
          <w:lang w:val="en-GB"/>
        </w:rPr>
      </w:pPr>
      <w:proofErr w:type="spellStart"/>
      <w:r w:rsidRPr="00725B37">
        <w:rPr>
          <w:rFonts w:ascii="Calibri" w:hAnsi="Calibri"/>
          <w:szCs w:val="24"/>
          <w:lang w:val="en-GB"/>
        </w:rPr>
        <w:t>Fecha</w:t>
      </w:r>
      <w:proofErr w:type="spellEnd"/>
      <w:r w:rsidRPr="00725B37">
        <w:rPr>
          <w:rFonts w:ascii="Calibri" w:hAnsi="Calibri"/>
          <w:szCs w:val="24"/>
          <w:lang w:val="en-GB"/>
        </w:rPr>
        <w:t xml:space="preserve">: </w:t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szCs w:val="24"/>
          <w:lang w:val="en-GB"/>
        </w:rPr>
        <w:tab/>
      </w:r>
      <w:r w:rsidRPr="00725B37">
        <w:rPr>
          <w:rFonts w:ascii="Calibri" w:hAnsi="Calibri"/>
          <w:color w:val="FF0000"/>
          <w:szCs w:val="24"/>
          <w:highlight w:val="yellow"/>
          <w:lang w:val="en-GB"/>
        </w:rPr>
        <w:t>Day Month Year</w:t>
      </w:r>
    </w:p>
    <w:p w14:paraId="16765DA5" w14:textId="77777777" w:rsidR="00E133C5" w:rsidRPr="00725B37" w:rsidRDefault="00725B37" w:rsidP="00E133C5">
      <w:pPr>
        <w:rPr>
          <w:rFonts w:ascii="Calibri" w:hAnsi="Calibri"/>
          <w:color w:val="FF0000"/>
          <w:szCs w:val="24"/>
          <w:highlight w:val="yellow"/>
        </w:rPr>
      </w:pPr>
      <w:r w:rsidRPr="00725B37">
        <w:rPr>
          <w:rFonts w:ascii="Calibri" w:hAnsi="Calibri"/>
          <w:szCs w:val="24"/>
        </w:rPr>
        <w:t>Contacto:</w:t>
      </w:r>
      <w:r w:rsidRPr="00725B37">
        <w:rPr>
          <w:rFonts w:ascii="Calibri" w:hAnsi="Calibri"/>
          <w:szCs w:val="24"/>
        </w:rPr>
        <w:tab/>
      </w:r>
      <w:r w:rsidRPr="00725B37">
        <w:rPr>
          <w:rFonts w:ascii="Calibri" w:hAnsi="Calibri"/>
          <w:szCs w:val="24"/>
        </w:rPr>
        <w:tab/>
      </w:r>
      <w:r w:rsidRPr="00725B37">
        <w:rPr>
          <w:rFonts w:ascii="Calibri" w:hAnsi="Calibri"/>
          <w:color w:val="FF0000"/>
          <w:szCs w:val="24"/>
          <w:highlight w:val="yellow"/>
        </w:rPr>
        <w:t>John Smith</w:t>
      </w:r>
    </w:p>
    <w:p w14:paraId="55F34900" w14:textId="77777777" w:rsidR="00E133C5" w:rsidRPr="00725B37" w:rsidRDefault="00725B37" w:rsidP="00E133C5">
      <w:pPr>
        <w:rPr>
          <w:rFonts w:ascii="Calibri" w:hAnsi="Calibri"/>
          <w:szCs w:val="24"/>
        </w:rPr>
      </w:pPr>
      <w:r w:rsidRPr="00725B37">
        <w:rPr>
          <w:rFonts w:ascii="Calibri" w:hAnsi="Calibri"/>
          <w:szCs w:val="24"/>
        </w:rPr>
        <w:t>Marcación directa:</w:t>
      </w:r>
      <w:r w:rsidRPr="00725B37">
        <w:rPr>
          <w:rFonts w:ascii="Calibri" w:hAnsi="Calibri"/>
          <w:szCs w:val="24"/>
        </w:rPr>
        <w:tab/>
      </w:r>
      <w:r w:rsidRPr="00725B37">
        <w:rPr>
          <w:rFonts w:ascii="Calibri" w:hAnsi="Calibri"/>
          <w:color w:val="FF0000"/>
          <w:szCs w:val="24"/>
          <w:highlight w:val="yellow"/>
        </w:rPr>
        <w:t>01111 111111</w:t>
      </w:r>
    </w:p>
    <w:p w14:paraId="71445878" w14:textId="77777777" w:rsidR="00E133C5" w:rsidRPr="00725B37" w:rsidRDefault="00725B37" w:rsidP="00E133C5">
      <w:pPr>
        <w:rPr>
          <w:rFonts w:ascii="Calibri" w:hAnsi="Calibri"/>
          <w:color w:val="FF0000"/>
          <w:szCs w:val="24"/>
          <w:highlight w:val="yellow"/>
        </w:rPr>
      </w:pPr>
      <w:r w:rsidRPr="00725B37">
        <w:rPr>
          <w:rFonts w:ascii="Calibri" w:hAnsi="Calibri"/>
          <w:szCs w:val="24"/>
        </w:rPr>
        <w:t xml:space="preserve">Correo electrónico: </w:t>
      </w:r>
      <w:r w:rsidRPr="00725B37">
        <w:rPr>
          <w:rFonts w:ascii="Calibri" w:hAnsi="Calibri"/>
          <w:szCs w:val="24"/>
        </w:rPr>
        <w:tab/>
      </w:r>
      <w:hyperlink r:id="rId14">
        <w:r w:rsidRPr="00725B37">
          <w:rPr>
            <w:rStyle w:val="Hyperlink"/>
            <w:rFonts w:ascii="Calibri" w:hAnsi="Calibri"/>
            <w:color w:val="FF0000"/>
            <w:szCs w:val="24"/>
            <w:highlight w:val="yellow"/>
          </w:rPr>
          <w:t>John.Smith@anytowncouncil.gov.uk</w:t>
        </w:r>
      </w:hyperlink>
    </w:p>
    <w:p w14:paraId="6602DAC5" w14:textId="77777777" w:rsidR="00410ECE" w:rsidRPr="00725B37" w:rsidRDefault="008D4180" w:rsidP="00E133C5">
      <w:pPr>
        <w:rPr>
          <w:rFonts w:ascii="Calibri" w:hAnsi="Calibri"/>
          <w:szCs w:val="24"/>
        </w:rPr>
      </w:pPr>
    </w:p>
    <w:p w14:paraId="263C1E25" w14:textId="77777777" w:rsidR="00725B37" w:rsidRPr="00410ECE" w:rsidRDefault="00725B37" w:rsidP="00725B37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 xml:space="preserve">Office of </w:t>
      </w:r>
      <w:proofErr w:type="spellStart"/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Adult</w:t>
      </w:r>
      <w:proofErr w:type="spellEnd"/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 xml:space="preserve"> Social Services </w:t>
      </w:r>
      <w:proofErr w:type="spellStart"/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Department</w:t>
      </w:r>
      <w:proofErr w:type="spellEnd"/>
    </w:p>
    <w:p w14:paraId="6B5D3553" w14:textId="77777777" w:rsidR="00725B37" w:rsidRPr="00516B16" w:rsidRDefault="00725B37" w:rsidP="00725B37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 xml:space="preserve">Council </w:t>
      </w:r>
      <w:proofErr w:type="spellStart"/>
      <w:r w:rsidRPr="00516B16">
        <w:rPr>
          <w:rFonts w:ascii="Calibri" w:hAnsi="Calibri"/>
          <w:color w:val="FF0000"/>
          <w:szCs w:val="24"/>
          <w:highlight w:val="yellow"/>
        </w:rPr>
        <w:t>Buildings</w:t>
      </w:r>
      <w:proofErr w:type="spellEnd"/>
    </w:p>
    <w:p w14:paraId="71D3A0B8" w14:textId="77777777" w:rsidR="00725B37" w:rsidRPr="00516B16" w:rsidRDefault="00725B37" w:rsidP="00725B37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5EC99E84" w14:textId="77777777" w:rsidR="00725B37" w:rsidRPr="00516B16" w:rsidRDefault="00725B37" w:rsidP="00725B37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77D3088A" w14:textId="77777777" w:rsidR="00725B37" w:rsidRPr="00516B16" w:rsidRDefault="00725B37" w:rsidP="00725B37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75FB871F" w14:textId="77777777" w:rsidR="00725B37" w:rsidRPr="00EE4313" w:rsidRDefault="00725B37" w:rsidP="00725B37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400E24D9" w14:textId="77777777" w:rsidR="00E133C5" w:rsidRPr="00725B37" w:rsidRDefault="008D4180" w:rsidP="00725B37">
      <w:pPr>
        <w:pStyle w:val="BodyText"/>
        <w:spacing w:after="0"/>
        <w:rPr>
          <w:rFonts w:ascii="Calibri" w:hAnsi="Calibri" w:cs="Arial"/>
          <w:color w:val="000000"/>
          <w:sz w:val="20"/>
          <w:lang w:val="en-GB"/>
        </w:rPr>
      </w:pPr>
    </w:p>
    <w:p w14:paraId="79A87E0F" w14:textId="77777777" w:rsidR="002E2629" w:rsidRPr="00725B37" w:rsidRDefault="00725B37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color w:val="000000"/>
          <w:sz w:val="28"/>
          <w:szCs w:val="28"/>
        </w:rPr>
        <w:t xml:space="preserve">Estimado 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8D4180">
        <w:rPr>
          <w:rFonts w:ascii="Calibri" w:hAnsi="Calibri"/>
          <w:sz w:val="28"/>
          <w:szCs w:val="28"/>
        </w:rPr>
        <w:t>:</w:t>
      </w:r>
    </w:p>
    <w:p w14:paraId="4FF8EE80" w14:textId="77777777" w:rsidR="002E2629" w:rsidRPr="00725B37" w:rsidRDefault="008D4180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1BE27174" w14:textId="77777777" w:rsidR="00E60B27" w:rsidRPr="00725B37" w:rsidRDefault="00725B37" w:rsidP="00725B37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Su opinión importa</w:t>
      </w:r>
    </w:p>
    <w:p w14:paraId="1C89767D" w14:textId="04EBA1FE" w:rsidR="00E4023B" w:rsidRPr="00725B37" w:rsidRDefault="00725B37" w:rsidP="00725B37">
      <w:pPr>
        <w:pStyle w:val="BodyText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 w:cs="Arial"/>
          <w:color w:val="000000"/>
          <w:sz w:val="28"/>
          <w:szCs w:val="24"/>
        </w:rPr>
        <w:t xml:space="preserve">Recientemente le invitamos a participar en la Encuesta nacional de Atención Social para Adultos 2023-24. Esta encuesta está siendo llevada a cabo por </w:t>
      </w:r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[</w:t>
      </w:r>
      <w:proofErr w:type="spellStart"/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your</w:t>
      </w:r>
      <w:proofErr w:type="spellEnd"/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 xml:space="preserve"> local Social Services </w:t>
      </w:r>
      <w:proofErr w:type="spellStart"/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Department</w:t>
      </w:r>
      <w:proofErr w:type="spellEnd"/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]</w:t>
      </w:r>
      <w:r w:rsidRPr="00725B37">
        <w:rPr>
          <w:rFonts w:ascii="Calibri" w:hAnsi="Calibri" w:cs="Arial"/>
          <w:color w:val="000000"/>
          <w:sz w:val="28"/>
          <w:szCs w:val="24"/>
        </w:rPr>
        <w:t xml:space="preserve"> en nombre de NHS </w:t>
      </w:r>
      <w:proofErr w:type="spellStart"/>
      <w:r w:rsidRPr="00725B37">
        <w:rPr>
          <w:rFonts w:ascii="Calibri" w:hAnsi="Calibri" w:cs="Arial"/>
          <w:color w:val="000000"/>
          <w:sz w:val="28"/>
          <w:szCs w:val="24"/>
        </w:rPr>
        <w:t>England</w:t>
      </w:r>
      <w:proofErr w:type="spellEnd"/>
      <w:r w:rsidRPr="00725B37">
        <w:rPr>
          <w:rFonts w:ascii="Calibri" w:hAnsi="Calibri" w:cs="Arial"/>
          <w:color w:val="000000"/>
          <w:sz w:val="28"/>
          <w:szCs w:val="24"/>
        </w:rPr>
        <w:t>.</w:t>
      </w:r>
    </w:p>
    <w:p w14:paraId="60936AB5" w14:textId="418F9950" w:rsidR="00E4023B" w:rsidRPr="00725B37" w:rsidRDefault="00725B37" w:rsidP="00725B37">
      <w:pPr>
        <w:pStyle w:val="BodyText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 w:cs="Arial"/>
          <w:color w:val="000000"/>
          <w:sz w:val="28"/>
          <w:szCs w:val="24"/>
        </w:rPr>
        <w:t>Si ha devuelto recientemente su cuestionario completado, nos gustaría darle las gracias y le pedimos disculpas por contactarle nuevamente.</w:t>
      </w:r>
      <w:r>
        <w:rPr>
          <w:rFonts w:ascii="Calibri" w:hAnsi="Calibri" w:cs="Arial"/>
          <w:color w:val="000000"/>
          <w:sz w:val="28"/>
          <w:szCs w:val="24"/>
        </w:rPr>
        <w:t xml:space="preserve"> </w:t>
      </w:r>
      <w:r w:rsidRPr="00725B37">
        <w:rPr>
          <w:rFonts w:ascii="Calibri" w:hAnsi="Calibri" w:cs="Arial"/>
          <w:color w:val="000000"/>
          <w:sz w:val="28"/>
          <w:szCs w:val="24"/>
        </w:rPr>
        <w:t xml:space="preserve">Si aún no ha respondido, nos gustaría invitarle una vez más a ayudarnos completando este cuestionario. Queremos dar la oportunidad de participar en la encuesta a tantas personas como sea posible; esto podría significar que ocasionalmente enviemos una encuesta a alguien que preferiría no recibirla. Le pedimos disculpas si recibir esta encuesta </w:t>
      </w:r>
      <w:bookmarkStart w:id="0" w:name="_GoBack"/>
      <w:bookmarkEnd w:id="0"/>
      <w:r w:rsidRPr="00725B37">
        <w:rPr>
          <w:rFonts w:ascii="Calibri" w:hAnsi="Calibri" w:cs="Arial"/>
          <w:color w:val="000000"/>
          <w:sz w:val="28"/>
          <w:szCs w:val="24"/>
        </w:rPr>
        <w:t>le ha causado alguna inconveniencia.</w:t>
      </w:r>
    </w:p>
    <w:p w14:paraId="5089D4FD" w14:textId="77777777" w:rsidR="00E60B27" w:rsidRPr="00725B37" w:rsidRDefault="008D4180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52BCC86C" w14:textId="77777777" w:rsidR="00E60B27" w:rsidRPr="00725B37" w:rsidRDefault="00725B37" w:rsidP="00725B37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Mejorar la asistencia social para adultos en su zona</w:t>
      </w:r>
    </w:p>
    <w:p w14:paraId="2F61C142" w14:textId="77777777" w:rsidR="00E60B27" w:rsidRPr="00725B37" w:rsidRDefault="00725B37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b/>
          <w:color w:val="000000"/>
          <w:sz w:val="28"/>
          <w:szCs w:val="24"/>
        </w:rPr>
        <w:t>Participe en la encuesta rellenando el cuestionario adjunto</w:t>
      </w:r>
      <w:r w:rsidRPr="00725B37">
        <w:rPr>
          <w:rFonts w:ascii="Calibri" w:hAnsi="Calibri"/>
          <w:color w:val="000000"/>
          <w:sz w:val="28"/>
          <w:szCs w:val="24"/>
        </w:rPr>
        <w:t>. Le pregunta su opinión sobre los servicios que recibe y sobre su calidad de vida.</w:t>
      </w:r>
    </w:p>
    <w:p w14:paraId="543FDBA4" w14:textId="3CF96D40" w:rsidR="00E60B27" w:rsidRPr="00725B37" w:rsidRDefault="00725B37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sz w:val="28"/>
          <w:szCs w:val="24"/>
        </w:rPr>
        <w:t>Cuanta más gente participe, más útiles serán los resultados para ayudarnos a evaluar y mejorar nuestros servicios locales para personas como usted.</w:t>
      </w:r>
    </w:p>
    <w:p w14:paraId="30D9F42D" w14:textId="47E10C43" w:rsidR="0052015E" w:rsidRPr="00725B37" w:rsidRDefault="00725B37" w:rsidP="00725B37">
      <w:pPr>
        <w:rPr>
          <w:rFonts w:ascii="Calibri" w:hAnsi="Calibri" w:cs="Arial"/>
          <w:sz w:val="28"/>
          <w:szCs w:val="24"/>
        </w:rPr>
      </w:pPr>
      <w:r w:rsidRPr="00725B37">
        <w:rPr>
          <w:rFonts w:ascii="Calibri" w:hAnsi="Calibri"/>
          <w:sz w:val="28"/>
          <w:szCs w:val="24"/>
        </w:rPr>
        <w:t xml:space="preserve">Una vez haya completado el cuestionario, devuélvalo en el sobre con franqueo pagado antes del </w:t>
      </w:r>
      <w:r w:rsidRPr="00725B37">
        <w:rPr>
          <w:rFonts w:ascii="Calibri" w:hAnsi="Calibri"/>
          <w:b/>
          <w:color w:val="FF0000"/>
          <w:sz w:val="28"/>
          <w:szCs w:val="24"/>
          <w:shd w:val="clear" w:color="auto" w:fill="FFFF00"/>
        </w:rPr>
        <w:t>[DATE]</w:t>
      </w:r>
      <w:r w:rsidRPr="00725B37">
        <w:rPr>
          <w:rFonts w:ascii="Calibri" w:hAnsi="Calibri"/>
          <w:sz w:val="28"/>
          <w:szCs w:val="24"/>
        </w:rPr>
        <w:t>. No es necesario que ponga sello en el sobre.</w:t>
      </w:r>
    </w:p>
    <w:p w14:paraId="347934C5" w14:textId="27152297" w:rsidR="0052015E" w:rsidRPr="00725B37" w:rsidRDefault="008D4180" w:rsidP="00725B37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28EA3BEA" w14:textId="77777777" w:rsidR="0052015E" w:rsidRPr="00725B37" w:rsidRDefault="00725B37" w:rsidP="00725B37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Su información es confidencial</w:t>
      </w:r>
    </w:p>
    <w:p w14:paraId="3D094B63" w14:textId="696DC773" w:rsidR="0052015E" w:rsidRPr="00725B37" w:rsidRDefault="00725B37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color w:val="000000"/>
          <w:sz w:val="28"/>
          <w:szCs w:val="24"/>
        </w:rPr>
        <w:t xml:space="preserve">En la siguiente página podrá encontrar más información sobre la encuesta y sobre por qué porque ha sido usted elegido. Si tiene alguna pregunta o necesita ayuda para rellenar el cuestionario, vaya al apartado </w:t>
      </w:r>
      <w:r w:rsidRPr="00725B37">
        <w:rPr>
          <w:color w:val="000000"/>
          <w:szCs w:val="24"/>
        </w:rPr>
        <w:t>«</w:t>
      </w:r>
      <w:r w:rsidRPr="00725B37">
        <w:rPr>
          <w:rFonts w:ascii="Calibri" w:hAnsi="Calibri"/>
          <w:b/>
          <w:color w:val="000000"/>
          <w:sz w:val="28"/>
          <w:szCs w:val="24"/>
        </w:rPr>
        <w:t>contacto</w:t>
      </w:r>
      <w:r w:rsidRPr="00725B37">
        <w:rPr>
          <w:color w:val="000000"/>
          <w:szCs w:val="24"/>
        </w:rPr>
        <w:t>»</w:t>
      </w:r>
      <w:r w:rsidRPr="00725B37">
        <w:rPr>
          <w:rFonts w:ascii="Calibri" w:hAnsi="Calibri"/>
          <w:color w:val="000000"/>
          <w:sz w:val="28"/>
          <w:szCs w:val="24"/>
        </w:rPr>
        <w:t xml:space="preserve"> en la parte inferior de la carta.</w:t>
      </w:r>
    </w:p>
    <w:p w14:paraId="289DE477" w14:textId="77777777" w:rsidR="00A27C32" w:rsidRPr="00725B37" w:rsidRDefault="008D4180" w:rsidP="00725B37">
      <w:pPr>
        <w:pStyle w:val="BodyText"/>
        <w:spacing w:after="0"/>
        <w:rPr>
          <w:rFonts w:ascii="Calibri" w:hAnsi="Calibri" w:cs="Arial"/>
          <w:color w:val="FF0000"/>
          <w:sz w:val="28"/>
          <w:szCs w:val="24"/>
        </w:rPr>
      </w:pPr>
    </w:p>
    <w:p w14:paraId="4C52785B" w14:textId="77777777" w:rsidR="000333FD" w:rsidRPr="00725B37" w:rsidRDefault="00725B37" w:rsidP="00725B37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color w:val="000000"/>
          <w:sz w:val="28"/>
          <w:szCs w:val="24"/>
        </w:rPr>
        <w:t>Muchas gracias por dedicar parte de su tiempo a ayudar a los servicios de asistencia social para adultos.</w:t>
      </w:r>
    </w:p>
    <w:p w14:paraId="12E00DB5" w14:textId="77777777" w:rsidR="000333FD" w:rsidRPr="00725B37" w:rsidRDefault="008D4180" w:rsidP="00725B37">
      <w:pPr>
        <w:pStyle w:val="BodyText"/>
        <w:spacing w:after="0"/>
        <w:rPr>
          <w:rFonts w:ascii="Calibri" w:hAnsi="Calibri"/>
          <w:sz w:val="28"/>
          <w:szCs w:val="28"/>
        </w:rPr>
      </w:pPr>
    </w:p>
    <w:p w14:paraId="387A99A5" w14:textId="77777777" w:rsidR="00154049" w:rsidRPr="00725B37" w:rsidRDefault="00725B37" w:rsidP="00725B37">
      <w:pPr>
        <w:pStyle w:val="BodyText"/>
        <w:spacing w:after="0"/>
        <w:rPr>
          <w:rFonts w:ascii="Calibri" w:hAnsi="Calibri"/>
          <w:sz w:val="28"/>
          <w:szCs w:val="28"/>
        </w:rPr>
      </w:pPr>
      <w:r w:rsidRPr="00725B37">
        <w:rPr>
          <w:rFonts w:ascii="Calibri" w:hAnsi="Calibri"/>
          <w:sz w:val="28"/>
          <w:szCs w:val="28"/>
        </w:rPr>
        <w:t>Atentamente,</w:t>
      </w:r>
    </w:p>
    <w:p w14:paraId="52650DF5" w14:textId="77777777" w:rsidR="00154049" w:rsidRPr="00725B37" w:rsidRDefault="00725B37" w:rsidP="00725B37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725B37">
        <w:rPr>
          <w:rFonts w:ascii="Calibri" w:hAnsi="Calibri"/>
          <w:color w:val="FF0000"/>
          <w:sz w:val="28"/>
          <w:szCs w:val="28"/>
          <w:highlight w:val="yellow"/>
        </w:rPr>
        <w:lastRenderedPageBreak/>
        <w:t>ADD DIRECTOR’S SIGNATURE</w:t>
      </w:r>
    </w:p>
    <w:p w14:paraId="09D540A1" w14:textId="77777777" w:rsidR="00154049" w:rsidRPr="00725B37" w:rsidRDefault="008D4180" w:rsidP="00725B37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551D250C" w14:textId="77777777" w:rsidR="00154049" w:rsidRPr="00725B37" w:rsidRDefault="00725B37" w:rsidP="00725B37">
      <w:pPr>
        <w:keepNext/>
        <w:rPr>
          <w:rFonts w:ascii="Calibri" w:hAnsi="Calibri"/>
          <w:color w:val="FF0000"/>
          <w:sz w:val="28"/>
          <w:szCs w:val="28"/>
          <w:highlight w:val="yellow"/>
          <w:lang w:val="en-GB"/>
        </w:rPr>
      </w:pP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25B37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Title </w:instrTex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«Title»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25B37">
        <w:rPr>
          <w:rFonts w:ascii="Calibri" w:hAnsi="Calibri"/>
          <w:color w:val="FF0000"/>
          <w:sz w:val="28"/>
          <w:szCs w:val="28"/>
          <w:highlight w:val="yellow"/>
          <w:lang w:val="en-GB"/>
        </w:rPr>
        <w:t xml:space="preserve"> 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25B37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Firstname </w:instrTex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«Firstname»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25B37">
        <w:rPr>
          <w:rFonts w:ascii="Calibri" w:hAnsi="Calibri"/>
          <w:color w:val="FF0000"/>
          <w:sz w:val="28"/>
          <w:szCs w:val="28"/>
          <w:highlight w:val="yellow"/>
          <w:lang w:val="en-GB"/>
        </w:rPr>
        <w:t xml:space="preserve"> 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25B37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LastName </w:instrTex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25B37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«LastName»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5A231EEA" w14:textId="77777777" w:rsidR="00154049" w:rsidRPr="00725B37" w:rsidRDefault="00725B37" w:rsidP="00725B37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Director,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Adult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Social Services</w:t>
      </w:r>
    </w:p>
    <w:p w14:paraId="1065E3E2" w14:textId="77777777" w:rsidR="00254239" w:rsidRPr="00725B37" w:rsidRDefault="008D4180" w:rsidP="00725B37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</w:p>
    <w:p w14:paraId="2FE405A8" w14:textId="77777777" w:rsidR="0052015E" w:rsidRPr="00725B37" w:rsidRDefault="00725B37" w:rsidP="00725B37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¿Por qué ha sido elegido?</w:t>
      </w:r>
    </w:p>
    <w:p w14:paraId="59B9CC7B" w14:textId="5230F838" w:rsidR="001F12A2" w:rsidRPr="00725B37" w:rsidRDefault="00725B37" w:rsidP="00725B37">
      <w:pPr>
        <w:pStyle w:val="BodyText"/>
        <w:spacing w:after="0"/>
        <w:rPr>
          <w:rFonts w:ascii="Calibri" w:hAnsi="Calibri" w:cs="Arial"/>
          <w:sz w:val="28"/>
          <w:szCs w:val="24"/>
        </w:rPr>
      </w:pPr>
      <w:bookmarkStart w:id="1" w:name="_Hlk40766566"/>
      <w:bookmarkEnd w:id="1"/>
      <w:r w:rsidRPr="00725B37">
        <w:rPr>
          <w:rFonts w:ascii="Calibri" w:hAnsi="Calibri"/>
          <w:color w:val="000000"/>
          <w:sz w:val="28"/>
          <w:szCs w:val="24"/>
        </w:rPr>
        <w:t xml:space="preserve">Hemos elegido personas </w:t>
      </w:r>
      <w:r w:rsidRPr="00725B37">
        <w:rPr>
          <w:rFonts w:ascii="Calibri" w:hAnsi="Calibri"/>
          <w:color w:val="000000" w:themeColor="text1"/>
          <w:sz w:val="28"/>
          <w:szCs w:val="24"/>
          <w:highlight w:val="yellow"/>
        </w:rPr>
        <w:t>aleatoriamente</w:t>
      </w:r>
      <w:r w:rsidRPr="00725B37">
        <w:rPr>
          <w:rFonts w:ascii="Calibri" w:hAnsi="Calibri"/>
          <w:color w:val="FF0000"/>
          <w:sz w:val="28"/>
          <w:szCs w:val="24"/>
        </w:rPr>
        <w:t xml:space="preserve"> </w:t>
      </w:r>
      <w:r w:rsidRPr="00725B37">
        <w:rPr>
          <w:rFonts w:ascii="Calibri" w:hAnsi="Calibri"/>
          <w:color w:val="FF0000"/>
          <w:sz w:val="28"/>
          <w:szCs w:val="24"/>
          <w:highlight w:val="yellow"/>
        </w:rPr>
        <w:t>[</w:t>
      </w:r>
      <w:proofErr w:type="spellStart"/>
      <w:r w:rsidRPr="00725B37">
        <w:rPr>
          <w:rFonts w:ascii="Calibri" w:hAnsi="Calibri"/>
          <w:color w:val="FF0000"/>
          <w:sz w:val="28"/>
          <w:szCs w:val="24"/>
          <w:highlight w:val="yellow"/>
        </w:rPr>
        <w:t>remove</w:t>
      </w:r>
      <w:proofErr w:type="spellEnd"/>
      <w:r w:rsidRPr="00725B37">
        <w:rPr>
          <w:rFonts w:ascii="Calibri" w:hAnsi="Calibri"/>
          <w:color w:val="FF0000"/>
          <w:sz w:val="28"/>
          <w:szCs w:val="24"/>
          <w:highlight w:val="yellow"/>
        </w:rPr>
        <w:t xml:space="preserve"> ‘aleatoriamente’ </w:t>
      </w:r>
      <w:proofErr w:type="spellStart"/>
      <w:r w:rsidRPr="00725B37">
        <w:rPr>
          <w:rFonts w:ascii="Calibri" w:hAnsi="Calibri"/>
          <w:color w:val="FF0000"/>
          <w:sz w:val="28"/>
          <w:szCs w:val="24"/>
          <w:highlight w:val="yellow"/>
        </w:rPr>
        <w:t>if</w:t>
      </w:r>
      <w:proofErr w:type="spellEnd"/>
      <w:r w:rsidRPr="00725B37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4"/>
          <w:highlight w:val="yellow"/>
        </w:rPr>
        <w:t>whole</w:t>
      </w:r>
      <w:proofErr w:type="spellEnd"/>
      <w:r w:rsidRPr="00725B37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4"/>
          <w:highlight w:val="yellow"/>
        </w:rPr>
        <w:t>sampling</w:t>
      </w:r>
      <w:proofErr w:type="spellEnd"/>
      <w:r w:rsidRPr="00725B37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4"/>
          <w:highlight w:val="yellow"/>
        </w:rPr>
        <w:t>frame</w:t>
      </w:r>
      <w:proofErr w:type="spellEnd"/>
      <w:r w:rsidRPr="00725B37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4"/>
          <w:highlight w:val="yellow"/>
        </w:rPr>
        <w:t>is</w:t>
      </w:r>
      <w:proofErr w:type="spellEnd"/>
      <w:r w:rsidRPr="00725B37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4"/>
          <w:highlight w:val="yellow"/>
        </w:rPr>
        <w:t>being</w:t>
      </w:r>
      <w:proofErr w:type="spellEnd"/>
      <w:r w:rsidRPr="00725B37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4"/>
          <w:highlight w:val="yellow"/>
        </w:rPr>
        <w:t>surveyed</w:t>
      </w:r>
      <w:proofErr w:type="spellEnd"/>
      <w:r w:rsidRPr="00725B37">
        <w:rPr>
          <w:rFonts w:ascii="Calibri" w:hAnsi="Calibri"/>
          <w:color w:val="FF0000"/>
          <w:sz w:val="28"/>
          <w:szCs w:val="24"/>
          <w:highlight w:val="yellow"/>
        </w:rPr>
        <w:t>]</w:t>
      </w:r>
      <w:r w:rsidRPr="00725B37">
        <w:rPr>
          <w:rFonts w:ascii="Calibri" w:hAnsi="Calibri"/>
          <w:color w:val="FF0000"/>
          <w:sz w:val="28"/>
          <w:szCs w:val="24"/>
        </w:rPr>
        <w:t xml:space="preserve"> </w:t>
      </w:r>
      <w:r w:rsidRPr="00725B37">
        <w:rPr>
          <w:rFonts w:ascii="Calibri" w:hAnsi="Calibri"/>
          <w:color w:val="000000"/>
          <w:sz w:val="28"/>
          <w:szCs w:val="24"/>
        </w:rPr>
        <w:t xml:space="preserve">que han recibido servicios de apoyo y asistencia sufragados o gestionados por </w:t>
      </w:r>
      <w:r w:rsidRPr="00725B37">
        <w:rPr>
          <w:rFonts w:ascii="Calibri" w:hAnsi="Calibri"/>
          <w:color w:val="FF0000"/>
          <w:sz w:val="28"/>
          <w:szCs w:val="24"/>
          <w:highlight w:val="yellow"/>
        </w:rPr>
        <w:t>[</w:t>
      </w:r>
      <w:proofErr w:type="spellStart"/>
      <w:r w:rsidRPr="00725B37">
        <w:rPr>
          <w:rFonts w:ascii="Calibri" w:hAnsi="Calibri"/>
          <w:color w:val="FF0000"/>
          <w:sz w:val="28"/>
          <w:szCs w:val="24"/>
          <w:highlight w:val="yellow"/>
        </w:rPr>
        <w:t>your</w:t>
      </w:r>
      <w:proofErr w:type="spellEnd"/>
      <w:r w:rsidRPr="00725B37">
        <w:rPr>
          <w:rFonts w:ascii="Calibri" w:hAnsi="Calibri"/>
          <w:color w:val="FF0000"/>
          <w:sz w:val="28"/>
          <w:szCs w:val="24"/>
          <w:highlight w:val="yellow"/>
        </w:rPr>
        <w:t xml:space="preserve"> local Social Services </w:t>
      </w:r>
      <w:proofErr w:type="spellStart"/>
      <w:r w:rsidRPr="00725B37">
        <w:rPr>
          <w:rFonts w:ascii="Calibri" w:hAnsi="Calibri"/>
          <w:color w:val="FF0000"/>
          <w:sz w:val="28"/>
          <w:szCs w:val="24"/>
          <w:highlight w:val="yellow"/>
        </w:rPr>
        <w:t>Department</w:t>
      </w:r>
      <w:proofErr w:type="spellEnd"/>
      <w:r w:rsidRPr="00725B37">
        <w:rPr>
          <w:rFonts w:ascii="Calibri" w:hAnsi="Calibri"/>
          <w:color w:val="FF0000"/>
          <w:sz w:val="28"/>
          <w:szCs w:val="24"/>
          <w:highlight w:val="yellow"/>
        </w:rPr>
        <w:t>].</w:t>
      </w:r>
      <w:r w:rsidRPr="00725B37">
        <w:rPr>
          <w:rFonts w:ascii="Calibri" w:hAnsi="Calibri"/>
          <w:color w:val="FF0000"/>
          <w:sz w:val="28"/>
          <w:szCs w:val="24"/>
        </w:rPr>
        <w:t xml:space="preserve"> </w:t>
      </w:r>
      <w:r w:rsidRPr="00725B37">
        <w:rPr>
          <w:rFonts w:ascii="Calibri" w:hAnsi="Calibri"/>
          <w:sz w:val="28"/>
        </w:rPr>
        <w:t>Por ejemplo</w:t>
      </w:r>
      <w:r w:rsidRPr="00725B37">
        <w:rPr>
          <w:rFonts w:ascii="Calibri" w:hAnsi="Calibri"/>
          <w:sz w:val="28"/>
          <w:szCs w:val="24"/>
        </w:rPr>
        <w:t xml:space="preserve">, quizá usted reside en un centro de asistencia, asiste a un centro de día, recibe la asistencia de un asistente social o es usuario de servicios de alimentación </w:t>
      </w:r>
      <w:r w:rsidRPr="00725B37">
        <w:rPr>
          <w:rFonts w:ascii="Calibri" w:hAnsi="Calibri"/>
          <w:color w:val="FF0000"/>
          <w:sz w:val="28"/>
          <w:szCs w:val="28"/>
          <w:highlight w:val="yellow"/>
        </w:rPr>
        <w:t>[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councils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can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add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one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or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two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additional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services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specific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for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their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area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if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they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/>
          <w:color w:val="FF0000"/>
          <w:sz w:val="28"/>
          <w:szCs w:val="28"/>
          <w:highlight w:val="yellow"/>
        </w:rPr>
        <w:t>choose</w:t>
      </w:r>
      <w:proofErr w:type="spellEnd"/>
      <w:r w:rsidRPr="00725B37">
        <w:rPr>
          <w:rFonts w:ascii="Calibri" w:hAnsi="Calibri"/>
          <w:color w:val="FF0000"/>
          <w:sz w:val="28"/>
          <w:szCs w:val="28"/>
          <w:highlight w:val="yellow"/>
        </w:rPr>
        <w:t xml:space="preserve"> to]</w:t>
      </w:r>
      <w:r w:rsidRPr="00725B37">
        <w:rPr>
          <w:rFonts w:ascii="Calibri" w:hAnsi="Calibri"/>
          <w:sz w:val="28"/>
          <w:szCs w:val="24"/>
        </w:rPr>
        <w:t>.</w:t>
      </w:r>
    </w:p>
    <w:p w14:paraId="47E66B57" w14:textId="77777777" w:rsidR="001F12A2" w:rsidRPr="00725B37" w:rsidRDefault="008D4180" w:rsidP="00725B37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65C55D59" w14:textId="621B72C3" w:rsidR="004C435A" w:rsidRPr="00725B37" w:rsidRDefault="00725B37" w:rsidP="00725B37">
      <w:pPr>
        <w:rPr>
          <w:rFonts w:ascii="Calibri" w:hAnsi="Calibri" w:cs="Arial"/>
          <w:b/>
          <w:color w:val="000000"/>
          <w:sz w:val="32"/>
        </w:rPr>
      </w:pPr>
      <w:r w:rsidRPr="00725B37">
        <w:rPr>
          <w:rFonts w:ascii="Calibri" w:hAnsi="Calibri" w:cs="Arial"/>
          <w:b/>
          <w:color w:val="000000"/>
          <w:sz w:val="32"/>
        </w:rPr>
        <w:t>¿Qué pasa con mis respuestas?</w:t>
      </w:r>
    </w:p>
    <w:p w14:paraId="5F9B0169" w14:textId="34F946B8" w:rsidR="004C435A" w:rsidRPr="00725B37" w:rsidRDefault="00725B37" w:rsidP="00725B37">
      <w:pPr>
        <w:rPr>
          <w:rFonts w:ascii="Calibri" w:hAnsi="Calibri" w:cs="Arial"/>
          <w:color w:val="FF0000"/>
          <w:sz w:val="28"/>
          <w:lang w:eastAsia="en-GB"/>
        </w:rPr>
      </w:pPr>
      <w:r w:rsidRPr="00725B37">
        <w:rPr>
          <w:rFonts w:ascii="Calibri" w:hAnsi="Calibri" w:cs="Arial"/>
          <w:sz w:val="28"/>
          <w:highlight w:val="yellow"/>
          <w:lang w:eastAsia="en-GB"/>
        </w:rPr>
        <w:t xml:space="preserve">Sus respuestas son recopiladas por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</w:t>
      </w:r>
      <w:proofErr w:type="spellStart"/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organisation</w:t>
      </w:r>
      <w:proofErr w:type="spellEnd"/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</w:t>
      </w:r>
      <w:proofErr w:type="spellStart"/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name</w:t>
      </w:r>
      <w:proofErr w:type="spellEnd"/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]</w:t>
      </w:r>
      <w:r w:rsidRPr="00725B37">
        <w:rPr>
          <w:rFonts w:ascii="Calibri" w:hAnsi="Calibri" w:cs="Arial"/>
          <w:sz w:val="28"/>
          <w:highlight w:val="yellow"/>
          <w:lang w:eastAsia="en-GB"/>
        </w:rPr>
        <w:t xml:space="preserve"> en nombre de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</w:t>
      </w:r>
      <w:proofErr w:type="spellStart"/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your</w:t>
      </w:r>
      <w:proofErr w:type="spellEnd"/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local Social Services </w:t>
      </w:r>
      <w:proofErr w:type="spellStart"/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Department</w:t>
      </w:r>
      <w:proofErr w:type="spellEnd"/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]</w:t>
      </w:r>
    </w:p>
    <w:p w14:paraId="5892106E" w14:textId="7A405D90" w:rsidR="004C435A" w:rsidRPr="00725B37" w:rsidRDefault="00725B37" w:rsidP="00725B37">
      <w:pPr>
        <w:rPr>
          <w:rFonts w:ascii="Calibri" w:hAnsi="Calibri" w:cs="Arial"/>
          <w:sz w:val="28"/>
          <w:lang w:eastAsia="en-GB"/>
        </w:rPr>
      </w:pPr>
      <w:r w:rsidRPr="00725B37">
        <w:rPr>
          <w:rFonts w:ascii="Calibri" w:hAnsi="Calibri"/>
          <w:sz w:val="28"/>
          <w:szCs w:val="28"/>
        </w:rPr>
        <w:t xml:space="preserve">Sus respuestas son confidenciales y </w:t>
      </w:r>
      <w:r w:rsidRPr="00725B37">
        <w:rPr>
          <w:rFonts w:ascii="Calibri" w:hAnsi="Calibri" w:cs="Arial"/>
          <w:sz w:val="28"/>
          <w:szCs w:val="28"/>
          <w:lang w:eastAsia="en-GB"/>
        </w:rPr>
        <w:t xml:space="preserve">no se transmitirán a nadie que le brinde servicios directamente. </w:t>
      </w:r>
      <w:r w:rsidRPr="00725B37">
        <w:rPr>
          <w:rFonts w:ascii="Calibri" w:hAnsi="Calibri" w:cs="Calibri"/>
          <w:sz w:val="28"/>
          <w:szCs w:val="28"/>
        </w:rPr>
        <w:t xml:space="preserve">Anonimizaremos los resultados para que nadie pueda identificarle directamente, eliminando todos sus datos personales (nombre, dirección, código postal, fecha de nacimiento, 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[</w:t>
      </w:r>
      <w:proofErr w:type="spellStart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council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proofErr w:type="spellEnd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must</w:t>
      </w:r>
      <w:proofErr w:type="spellEnd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proofErr w:type="spellEnd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all</w:t>
      </w:r>
      <w:proofErr w:type="spellEnd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personal data </w:t>
      </w:r>
      <w:proofErr w:type="spellStart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fields</w:t>
      </w:r>
      <w:proofErr w:type="spellEnd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they</w:t>
      </w:r>
      <w:proofErr w:type="spellEnd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remove</w:t>
      </w:r>
      <w:proofErr w:type="spellEnd"/>
      <w:r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725B37">
        <w:rPr>
          <w:rFonts w:ascii="Calibri" w:hAnsi="Calibri" w:cs="Calibri"/>
          <w:sz w:val="28"/>
          <w:szCs w:val="28"/>
        </w:rPr>
        <w:t xml:space="preserve">) antes de compartir la información con NHS </w:t>
      </w:r>
      <w:proofErr w:type="spellStart"/>
      <w:r w:rsidRPr="00725B37">
        <w:rPr>
          <w:rFonts w:ascii="Calibri" w:hAnsi="Calibri" w:cs="Calibri"/>
          <w:sz w:val="28"/>
          <w:szCs w:val="28"/>
        </w:rPr>
        <w:t>England</w:t>
      </w:r>
      <w:proofErr w:type="spellEnd"/>
      <w:r w:rsidRPr="00725B37">
        <w:rPr>
          <w:rFonts w:ascii="Calibri" w:hAnsi="Calibri" w:cs="Calibri"/>
          <w:sz w:val="28"/>
          <w:szCs w:val="28"/>
        </w:rPr>
        <w:t xml:space="preserve"> (la organización nacional de información y tecnología que apoya los servicios de salud y asistencia social). Las respuestas se vincularán a algunos detalles demográficos en poder del </w:t>
      </w:r>
      <w:r w:rsidRPr="00725B37">
        <w:rPr>
          <w:rFonts w:ascii="Calibri" w:hAnsi="Calibri" w:cs="Calibri"/>
          <w:color w:val="FF0000"/>
          <w:sz w:val="28"/>
          <w:szCs w:val="28"/>
          <w:highlight w:val="yellow"/>
        </w:rPr>
        <w:t xml:space="preserve">[Local </w:t>
      </w:r>
      <w:proofErr w:type="spellStart"/>
      <w:r w:rsidRPr="00725B37">
        <w:rPr>
          <w:rFonts w:ascii="Calibri" w:hAnsi="Calibri" w:cs="Calibri"/>
          <w:color w:val="FF0000"/>
          <w:sz w:val="28"/>
          <w:szCs w:val="28"/>
          <w:highlight w:val="yellow"/>
        </w:rPr>
        <w:t>authority</w:t>
      </w:r>
      <w:proofErr w:type="spellEnd"/>
      <w:r w:rsidRPr="00725B37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725B37">
        <w:rPr>
          <w:rFonts w:ascii="Calibri" w:hAnsi="Calibri" w:cs="Calibri"/>
          <w:color w:val="FF0000"/>
          <w:sz w:val="28"/>
          <w:szCs w:val="28"/>
          <w:highlight w:val="yellow"/>
        </w:rPr>
        <w:t>name</w:t>
      </w:r>
      <w:proofErr w:type="spellEnd"/>
      <w:r w:rsidRPr="00725B37"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725B37">
        <w:rPr>
          <w:rFonts w:ascii="Calibri" w:hAnsi="Calibri" w:cs="Calibri"/>
          <w:sz w:val="28"/>
          <w:szCs w:val="28"/>
        </w:rPr>
        <w:t xml:space="preserve"> utilizando el código de referencia único.</w:t>
      </w:r>
      <w:r w:rsidRPr="00725B37">
        <w:rPr>
          <w:rFonts w:ascii="Calibri" w:hAnsi="Calibri" w:cs="Arial"/>
          <w:sz w:val="28"/>
          <w:lang w:eastAsia="en-GB"/>
        </w:rPr>
        <w:t xml:space="preserve"> Estos resultados anónimos son publicados y utilizados por investigadores y organizaciones como el Departamento de Salud y Asistencia Social para ayudar a mejorar los servicios.</w:t>
      </w:r>
    </w:p>
    <w:p w14:paraId="605CBC4C" w14:textId="78B7FFF4" w:rsidR="00175666" w:rsidRPr="00725B37" w:rsidRDefault="00725B37" w:rsidP="00725B37">
      <w:pPr>
        <w:rPr>
          <w:rFonts w:ascii="Calibri" w:hAnsi="Calibri" w:cs="Arial"/>
          <w:sz w:val="28"/>
          <w:lang w:eastAsia="en-GB"/>
        </w:rPr>
      </w:pPr>
      <w:r w:rsidRPr="00725B37">
        <w:rPr>
          <w:rFonts w:ascii="Calibri" w:hAnsi="Calibri" w:cs="Arial"/>
          <w:sz w:val="28"/>
          <w:lang w:eastAsia="en-GB"/>
        </w:rPr>
        <w:t>Solo nos pondremos en contacto con usted con respecto a sus respuestas si indica que existe un riesgo para su salud y seguridad</w:t>
      </w:r>
      <w:r w:rsidRPr="00725B37">
        <w:rPr>
          <w:rFonts w:ascii="Calibri" w:hAnsi="Calibri" w:cs="Arial"/>
          <w:sz w:val="28"/>
          <w:szCs w:val="28"/>
          <w:lang w:eastAsia="en-GB"/>
        </w:rPr>
        <w:t xml:space="preserve"> o la de otra persona, o que está experimentando un problema grave con su atención. En este caso, alguien que no sea su trabajador </w:t>
      </w:r>
      <w:r w:rsidRPr="00725B37">
        <w:rPr>
          <w:rFonts w:ascii="Calibri" w:hAnsi="Calibri" w:cs="Arial"/>
          <w:sz w:val="28"/>
          <w:lang w:eastAsia="en-GB"/>
        </w:rPr>
        <w:t>social o cuidador se comunicará con usted para discutir cómo desea proceder.</w:t>
      </w:r>
      <w:r>
        <w:rPr>
          <w:rFonts w:ascii="Calibri" w:hAnsi="Calibri" w:cs="Arial"/>
          <w:sz w:val="28"/>
          <w:lang w:eastAsia="en-GB"/>
        </w:rPr>
        <w:t xml:space="preserve"> </w:t>
      </w:r>
      <w:r w:rsidRPr="00725B37">
        <w:rPr>
          <w:rFonts w:ascii="Calibri" w:hAnsi="Calibri" w:cs="Arial"/>
          <w:sz w:val="28"/>
          <w:lang w:eastAsia="en-GB"/>
        </w:rPr>
        <w:t xml:space="preserve">Puede encontrar más información sobre sus derechos </w:t>
      </w:r>
      <w:r w:rsidRPr="00725B37">
        <w:rPr>
          <w:rFonts w:ascii="Calibri" w:hAnsi="Calibri" w:cs="Arial"/>
          <w:sz w:val="28"/>
          <w:highlight w:val="yellow"/>
          <w:lang w:eastAsia="en-GB"/>
        </w:rPr>
        <w:t xml:space="preserve">[en la hoja de información que se proporciona por separado] en nuestro sitio web y/o [en el sitio web de la Oficina del Comisionado de Información: </w:t>
      </w:r>
      <w:hyperlink r:id="rId15" w:history="1">
        <w:r w:rsidRPr="00E31DA6">
          <w:rPr>
            <w:rStyle w:val="Hyperlink"/>
            <w:rFonts w:ascii="Calibri" w:hAnsi="Calibri" w:cs="Arial"/>
            <w:sz w:val="28"/>
            <w:highlight w:val="yellow"/>
            <w:lang w:eastAsia="en-GB"/>
          </w:rPr>
          <w:t>https://ico.org.uk/for-organisations/guide-to-the-general-data-protection-regulation-gdpr/individual-rights/right-to-be-informed/</w:t>
        </w:r>
      </w:hyperlink>
      <w:r>
        <w:rPr>
          <w:rFonts w:ascii="Calibri" w:hAnsi="Calibri" w:cs="Arial"/>
          <w:sz w:val="28"/>
          <w:highlight w:val="yellow"/>
          <w:lang w:eastAsia="en-GB"/>
        </w:rPr>
        <w:t>].</w:t>
      </w:r>
    </w:p>
    <w:p w14:paraId="3CB6FA5C" w14:textId="77777777" w:rsidR="004C435A" w:rsidRPr="00725B37" w:rsidRDefault="008D4180" w:rsidP="00725B37">
      <w:pPr>
        <w:rPr>
          <w:rFonts w:ascii="Calibri" w:hAnsi="Calibri" w:cs="Arial"/>
          <w:sz w:val="28"/>
          <w:szCs w:val="24"/>
          <w:lang w:eastAsia="en-GB"/>
        </w:rPr>
      </w:pPr>
    </w:p>
    <w:p w14:paraId="60B0A95E" w14:textId="77777777" w:rsidR="00175666" w:rsidRPr="00725B37" w:rsidRDefault="00725B37" w:rsidP="00725B37">
      <w:pPr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¿Puede ayudarme alguien a rellenar el cuestionario?</w:t>
      </w:r>
    </w:p>
    <w:p w14:paraId="745E5B5A" w14:textId="77777777" w:rsidR="00175666" w:rsidRPr="00725B37" w:rsidRDefault="00725B37" w:rsidP="00725B37">
      <w:pPr>
        <w:rPr>
          <w:rFonts w:ascii="Calibri" w:hAnsi="Calibri" w:cs="Arial"/>
          <w:sz w:val="28"/>
          <w:szCs w:val="24"/>
        </w:rPr>
      </w:pPr>
      <w:r w:rsidRPr="00725B37">
        <w:rPr>
          <w:rFonts w:ascii="Calibri" w:hAnsi="Calibri"/>
          <w:sz w:val="28"/>
          <w:szCs w:val="24"/>
        </w:rPr>
        <w:t xml:space="preserve">Sí, tiene ayuda de sobra a su disposición. Puede solicitar una versión en otro idioma, con letra más grande o en un formato de fácil lectura. También puede solicitar la encuesta completa por teléfono o en persona. Si desea hacer una solicitud o si tiene alguna pregunta, póngase en contacto usando la información del apartado llamado </w:t>
      </w:r>
      <w:r w:rsidRPr="00725B37">
        <w:rPr>
          <w:color w:val="000000"/>
          <w:szCs w:val="24"/>
        </w:rPr>
        <w:t>«</w:t>
      </w:r>
      <w:r w:rsidRPr="00725B37">
        <w:rPr>
          <w:rFonts w:ascii="Calibri" w:hAnsi="Calibri"/>
          <w:color w:val="000000"/>
          <w:sz w:val="28"/>
          <w:szCs w:val="24"/>
        </w:rPr>
        <w:t>contacto</w:t>
      </w:r>
      <w:r w:rsidRPr="00725B37">
        <w:rPr>
          <w:color w:val="000000"/>
          <w:szCs w:val="24"/>
        </w:rPr>
        <w:t>»</w:t>
      </w:r>
      <w:r w:rsidRPr="00725B37">
        <w:rPr>
          <w:rFonts w:ascii="Calibri" w:hAnsi="Calibri"/>
          <w:sz w:val="28"/>
          <w:szCs w:val="24"/>
        </w:rPr>
        <w:t xml:space="preserve"> a continuación.</w:t>
      </w:r>
    </w:p>
    <w:p w14:paraId="62E39496" w14:textId="0C4C78F9" w:rsidR="0024552A" w:rsidRPr="00725B37" w:rsidRDefault="00725B37" w:rsidP="00725B37">
      <w:pPr>
        <w:rPr>
          <w:rFonts w:ascii="Calibri" w:hAnsi="Calibri" w:cs="Arial"/>
          <w:sz w:val="28"/>
          <w:szCs w:val="24"/>
        </w:rPr>
      </w:pPr>
      <w:r w:rsidRPr="00725B37">
        <w:rPr>
          <w:rFonts w:ascii="Calibri" w:hAnsi="Calibri"/>
          <w:sz w:val="28"/>
          <w:szCs w:val="24"/>
        </w:rPr>
        <w:t xml:space="preserve">Si cree que no es capaz de rellenar el cuestionario por sí mismo, puede pedirle a un amigo o pariente que le ayude; sin embargo, únicamente su opinión y su experiencia es importante </w:t>
      </w:r>
      <w:r w:rsidRPr="00725B37">
        <w:rPr>
          <w:rFonts w:ascii="Calibri" w:hAnsi="Calibri"/>
          <w:sz w:val="28"/>
          <w:szCs w:val="24"/>
        </w:rPr>
        <w:lastRenderedPageBreak/>
        <w:t>para nosotros, así que quien le ayude debe rellenar el formulario con sus respuestas exactas a las preguntas. También puede pedirnos que pongamos un asistente independiente a su disposición para que le ayude a rellenar la encuesta, usando la siguiente información de contacto.</w:t>
      </w:r>
    </w:p>
    <w:p w14:paraId="4FC8394D" w14:textId="77777777" w:rsidR="00964A89" w:rsidRPr="00725B37" w:rsidRDefault="008D4180" w:rsidP="00725B37">
      <w:pPr>
        <w:rPr>
          <w:rFonts w:ascii="Calibri" w:hAnsi="Calibri" w:cs="Arial"/>
          <w:sz w:val="28"/>
          <w:szCs w:val="24"/>
          <w:lang w:eastAsia="en-GB"/>
        </w:rPr>
      </w:pPr>
    </w:p>
    <w:p w14:paraId="560C8973" w14:textId="77777777" w:rsidR="00362457" w:rsidRPr="00725B37" w:rsidRDefault="00725B37" w:rsidP="00725B37">
      <w:pPr>
        <w:rPr>
          <w:rFonts w:ascii="Calibri" w:hAnsi="Calibri" w:cs="Arial"/>
          <w:b/>
          <w:color w:val="000000"/>
          <w:sz w:val="32"/>
          <w:szCs w:val="24"/>
        </w:rPr>
      </w:pPr>
      <w:r w:rsidRPr="00725B37">
        <w:rPr>
          <w:rFonts w:ascii="Calibri" w:hAnsi="Calibri"/>
          <w:b/>
          <w:color w:val="000000"/>
          <w:sz w:val="32"/>
          <w:szCs w:val="24"/>
        </w:rPr>
        <w:t>¿Tengo que rellenar el cuestionario?</w:t>
      </w:r>
    </w:p>
    <w:p w14:paraId="3A01E69B" w14:textId="77777777" w:rsidR="0024552A" w:rsidRPr="00725B37" w:rsidRDefault="00725B37" w:rsidP="00725B37">
      <w:pPr>
        <w:rPr>
          <w:rFonts w:ascii="Calibri" w:hAnsi="Calibri" w:cs="Arial"/>
          <w:color w:val="000000"/>
          <w:sz w:val="28"/>
          <w:szCs w:val="24"/>
        </w:rPr>
      </w:pPr>
      <w:r w:rsidRPr="00725B37">
        <w:rPr>
          <w:rFonts w:ascii="Calibri" w:hAnsi="Calibri"/>
          <w:color w:val="000000"/>
          <w:sz w:val="28"/>
          <w:szCs w:val="24"/>
        </w:rPr>
        <w:t>No tiene la obligación de participar en esta encuesta. Si elige participar en la encuesta, no tiene por qué responder a todas las preguntas. Decida o no participar, eso no tendrá ninguna consecuencia de cara a los servicios que recibe o la manera en que es tratado.</w:t>
      </w:r>
    </w:p>
    <w:p w14:paraId="5216D699" w14:textId="77777777" w:rsidR="00405F52" w:rsidRPr="00725B37" w:rsidRDefault="008D4180" w:rsidP="00725B37">
      <w:pPr>
        <w:rPr>
          <w:rFonts w:ascii="Calibri" w:hAnsi="Calibri" w:cs="Arial"/>
          <w:sz w:val="28"/>
          <w:szCs w:val="24"/>
          <w:lang w:eastAsia="en-GB"/>
        </w:rPr>
      </w:pPr>
    </w:p>
    <w:p w14:paraId="51339C33" w14:textId="77777777" w:rsidR="0024552A" w:rsidRPr="00725B37" w:rsidRDefault="00725B37" w:rsidP="00725B37">
      <w:pPr>
        <w:keepNext/>
        <w:spacing w:before="120" w:after="60"/>
        <w:outlineLvl w:val="0"/>
        <w:rPr>
          <w:rFonts w:ascii="Calibri" w:hAnsi="Calibri" w:cs="Arial"/>
          <w:b/>
          <w:bCs/>
          <w:kern w:val="32"/>
          <w:sz w:val="32"/>
          <w:szCs w:val="36"/>
        </w:rPr>
      </w:pPr>
      <w:r w:rsidRPr="00725B37">
        <w:rPr>
          <w:rFonts w:ascii="Calibri" w:hAnsi="Calibri"/>
          <w:b/>
          <w:bCs/>
          <w:sz w:val="32"/>
          <w:szCs w:val="36"/>
        </w:rPr>
        <w:t>Contacto</w:t>
      </w:r>
    </w:p>
    <w:p w14:paraId="43FC2A97" w14:textId="77777777" w:rsidR="0024552A" w:rsidRPr="00725B37" w:rsidRDefault="00725B37" w:rsidP="00725B37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r w:rsidRPr="00725B37">
        <w:rPr>
          <w:rFonts w:ascii="Calibri" w:hAnsi="Calibri"/>
          <w:b/>
          <w:bCs/>
          <w:sz w:val="28"/>
          <w:szCs w:val="32"/>
        </w:rPr>
        <w:t>Para apoyo y asesoría independiente</w:t>
      </w:r>
    </w:p>
    <w:p w14:paraId="3BFAC96F" w14:textId="77777777" w:rsidR="0024552A" w:rsidRPr="00725B37" w:rsidRDefault="00725B37" w:rsidP="00725B37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en-GB"/>
        </w:rPr>
      </w:pPr>
      <w:r w:rsidRPr="00725B37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must include details of a telephone help line/advocacy group through which assistance in completing the survey can be arranged]</w:t>
      </w:r>
    </w:p>
    <w:p w14:paraId="1F0E745A" w14:textId="77777777" w:rsidR="00B47227" w:rsidRPr="00725B37" w:rsidRDefault="00725B37" w:rsidP="00725B37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bookmarkStart w:id="2" w:name="_Hlk8122253"/>
      <w:r w:rsidRPr="00725B37">
        <w:rPr>
          <w:rFonts w:ascii="Calibri" w:hAnsi="Calibri"/>
          <w:b/>
          <w:bCs/>
          <w:sz w:val="28"/>
          <w:szCs w:val="32"/>
        </w:rPr>
        <w:t>Para la gestión independiente de denuncias</w:t>
      </w:r>
    </w:p>
    <w:p w14:paraId="0892700C" w14:textId="77777777" w:rsidR="00B241BF" w:rsidRPr="00725B37" w:rsidRDefault="00725B37" w:rsidP="00725B37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en-GB"/>
        </w:rPr>
      </w:pPr>
      <w:r w:rsidRPr="00725B37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must include details of an independent complaints procedure including contact details and a brief summary of the process]</w:t>
      </w:r>
    </w:p>
    <w:bookmarkEnd w:id="2"/>
    <w:p w14:paraId="74E13D8B" w14:textId="77777777" w:rsidR="00362457" w:rsidRPr="00725B37" w:rsidRDefault="008D4180" w:rsidP="00725B37">
      <w:pPr>
        <w:keepNext/>
        <w:outlineLvl w:val="2"/>
        <w:rPr>
          <w:rFonts w:ascii="Calibri" w:hAnsi="Calibri" w:cs="Arial"/>
          <w:sz w:val="28"/>
          <w:szCs w:val="24"/>
          <w:lang w:val="en-GB" w:eastAsia="en-GB"/>
        </w:rPr>
      </w:pPr>
    </w:p>
    <w:p w14:paraId="0002FEC0" w14:textId="77777777" w:rsidR="00573F9F" w:rsidRPr="00725B37" w:rsidRDefault="00725B37" w:rsidP="00725B37">
      <w:pPr>
        <w:keepNext/>
        <w:spacing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725B37">
        <w:rPr>
          <w:rFonts w:ascii="Calibri" w:hAnsi="Calibri"/>
          <w:sz w:val="28"/>
          <w:szCs w:val="24"/>
          <w:u w:val="single"/>
        </w:rPr>
        <w:t>Para solicitudes y consultas sobre la presente encuesta</w:t>
      </w:r>
    </w:p>
    <w:p w14:paraId="0DF3CBF8" w14:textId="77777777" w:rsidR="00573F9F" w:rsidRPr="00725B37" w:rsidRDefault="00725B37" w:rsidP="00725B37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en-GB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  <w:lang w:val="en-GB"/>
        </w:rPr>
        <w:t xml:space="preserve">[telephone number] </w:t>
      </w:r>
      <w:r w:rsidRPr="00725B37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  <w:lang w:val="en-GB"/>
        </w:rPr>
        <w:t>(</w:t>
      </w:r>
      <w:r w:rsidRPr="00725B37">
        <w:rPr>
          <w:rFonts w:ascii="Calibri" w:hAnsi="Calibri"/>
          <w:bCs/>
          <w:color w:val="FF0000"/>
          <w:sz w:val="28"/>
          <w:szCs w:val="32"/>
          <w:highlight w:val="yellow"/>
          <w:lang w:val="en-GB"/>
        </w:rPr>
        <w:t xml:space="preserve">Monday to Friday between 10.00 am and 12.00 noon, or between 2.00 pm and 4.00 pm) </w:t>
      </w:r>
      <w:r w:rsidRPr="00725B37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can vary these hours or expand this e.g. to say leave a message and someone will get back to you]</w:t>
      </w:r>
    </w:p>
    <w:p w14:paraId="5CE48FC2" w14:textId="77777777" w:rsidR="00573F9F" w:rsidRPr="00725B37" w:rsidRDefault="00725B37" w:rsidP="00725B37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476BE2A6" w14:textId="77777777" w:rsidR="00573F9F" w:rsidRPr="00725B37" w:rsidRDefault="00725B37" w:rsidP="00725B37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 xml:space="preserve">[postal </w:t>
      </w:r>
      <w:proofErr w:type="spellStart"/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>address</w:t>
      </w:r>
      <w:proofErr w:type="spellEnd"/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>]</w:t>
      </w:r>
    </w:p>
    <w:p w14:paraId="10E2E24F" w14:textId="77777777" w:rsidR="00573F9F" w:rsidRPr="00725B37" w:rsidRDefault="00725B37" w:rsidP="00725B37">
      <w:pPr>
        <w:keepNext/>
        <w:spacing w:before="120"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725B37">
        <w:rPr>
          <w:rFonts w:ascii="Calibri" w:hAnsi="Calibri"/>
          <w:sz w:val="28"/>
          <w:szCs w:val="24"/>
          <w:u w:val="single"/>
        </w:rPr>
        <w:t>Para consultas sobre sus servicios de asistencia y apoyo</w:t>
      </w:r>
    </w:p>
    <w:p w14:paraId="6B10A8AB" w14:textId="77777777" w:rsidR="00573F9F" w:rsidRPr="00725B37" w:rsidRDefault="00725B37" w:rsidP="00725B37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en-GB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  <w:lang w:val="en-GB"/>
        </w:rPr>
        <w:t>[telephone number</w:t>
      </w:r>
      <w:r w:rsidRPr="00725B37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  <w:lang w:val="en-GB"/>
        </w:rPr>
        <w:t>] (</w:t>
      </w:r>
      <w:r w:rsidRPr="00725B37">
        <w:rPr>
          <w:rFonts w:ascii="Calibri" w:hAnsi="Calibri"/>
          <w:bCs/>
          <w:color w:val="FF0000"/>
          <w:sz w:val="28"/>
          <w:szCs w:val="32"/>
          <w:highlight w:val="yellow"/>
          <w:lang w:val="en-GB"/>
        </w:rPr>
        <w:t xml:space="preserve">Monday to Friday between 10.00 am and 12.00 noon, or between 2.00 pm and 4.00 pm) </w:t>
      </w:r>
      <w:r w:rsidRPr="00725B37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can vary these hours or expand this e.g. to say leave a message and someone will get back to you]</w:t>
      </w:r>
    </w:p>
    <w:p w14:paraId="79239C42" w14:textId="77777777" w:rsidR="00573F9F" w:rsidRPr="00725B37" w:rsidRDefault="00725B37" w:rsidP="00725B37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662E7ECB" w14:textId="77777777" w:rsidR="001E172F" w:rsidRPr="00725B37" w:rsidRDefault="00725B37" w:rsidP="00725B37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 xml:space="preserve">[postal </w:t>
      </w:r>
      <w:proofErr w:type="spellStart"/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>address</w:t>
      </w:r>
      <w:proofErr w:type="spellEnd"/>
      <w:r w:rsidRPr="00725B37">
        <w:rPr>
          <w:rFonts w:ascii="Calibri" w:hAnsi="Calibri"/>
          <w:color w:val="FF0000"/>
          <w:sz w:val="28"/>
          <w:szCs w:val="24"/>
          <w:shd w:val="clear" w:color="auto" w:fill="FFFF00"/>
        </w:rPr>
        <w:t>]</w:t>
      </w:r>
    </w:p>
    <w:sectPr w:rsidR="001E172F" w:rsidRPr="00725B37" w:rsidSect="00B40C28">
      <w:footerReference w:type="default" r:id="rId16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C1ADF" w14:textId="77777777" w:rsidR="00960F00" w:rsidRDefault="00725B37" w:rsidP="00EE4313">
      <w:r>
        <w:separator/>
      </w:r>
    </w:p>
  </w:endnote>
  <w:endnote w:type="continuationSeparator" w:id="0">
    <w:p w14:paraId="4293D5F4" w14:textId="77777777" w:rsidR="00960F00" w:rsidRDefault="00725B37" w:rsidP="00E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FFAE9" w14:textId="77777777" w:rsidR="00EE4313" w:rsidRPr="003D63F3" w:rsidRDefault="008D4180" w:rsidP="003D63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964D3" w14:textId="77777777" w:rsidR="00960F00" w:rsidRDefault="00725B37" w:rsidP="00EE4313">
      <w:r>
        <w:separator/>
      </w:r>
    </w:p>
  </w:footnote>
  <w:footnote w:type="continuationSeparator" w:id="0">
    <w:p w14:paraId="0F7CD7AB" w14:textId="77777777" w:rsidR="00960F00" w:rsidRDefault="00725B37" w:rsidP="00EE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725B37"/>
    <w:rsid w:val="00725B37"/>
    <w:rsid w:val="008D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AAA61"/>
  <w15:docId w15:val="{2EA4F2D5-FB0E-4110-BC73-6086FB1E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Pr>
      <w:rFonts w:ascii="Arial" w:hAnsi="Arial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hyperlink" Target="https://ico.org.uk/for-organisations/guide-to-the-general-data-protection-regulation-gdpr/individual-rights/right-to-be-informed/" TargetMode="External"/><Relationship Id="rId10" Type="http://schemas.openxmlformats.org/officeDocument/2006/relationships/settings" Target="settings.xml"/><Relationship Id="rId14" Type="http://schemas.openxmlformats.org/officeDocument/2006/relationships/hyperlink" Target="mailto:John.Smith@anytowncouncil.gov.uk" TargetMode="Externa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>
      <Value>14</Value>
    </TaxCatchAll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5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B75C7-64E9-4B05-BB61-28B30AF902BA}"/>
</file>

<file path=customXml/itemProps2.xml><?xml version="1.0" encoding="utf-8"?>
<ds:datastoreItem xmlns:ds="http://schemas.openxmlformats.org/officeDocument/2006/customXml" ds:itemID="{EA525AEB-6506-4507-86FB-340AE087C381}">
  <ds:schemaRefs>
    <ds:schemaRef ds:uri="http://schemas.microsoft.com/office/2006/metadata/properties"/>
    <ds:schemaRef ds:uri="http://www.w3.org/XML/1998/namespace"/>
    <ds:schemaRef ds:uri="http://purl.org/dc/terms/"/>
    <ds:schemaRef ds:uri="5668c8bc-6c30-45e9-80ca-5109d4270dfd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2c0b3723-ae66-45ac-94fb-aaf049c45b50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962ABA-23C0-4D21-B576-0234BDCEA9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CFD40E-3DDC-48C8-9E7E-1E3022194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C4643E8-6C39-46BE-8C1B-3EFEB4BF5E22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634D1F3B-7F96-45FF-9AA6-4435BAF8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12</TotalTime>
  <Pages>3</Pages>
  <Words>965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Your ref:</vt:lpstr>
      <vt:lpstr>Your ref:</vt:lpstr>
    </vt:vector>
  </TitlesOfParts>
  <Company>Cambridgeshire County Council</Company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Jelena Galinska</cp:lastModifiedBy>
  <cp:revision>9</cp:revision>
  <cp:lastPrinted>2017-08-18T14:08:00Z</cp:lastPrinted>
  <dcterms:created xsi:type="dcterms:W3CDTF">2021-12-09T16:12:00Z</dcterms:created>
  <dcterms:modified xsi:type="dcterms:W3CDTF">2023-10-16T01:01:00Z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863dfb0c-478d-4e1d-8efb-108e51ee684b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</Properties>
</file>